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825E6" w14:textId="362CEAE5" w:rsidR="006B2F86" w:rsidRDefault="00055C75" w:rsidP="00E71FC3">
      <w:pPr>
        <w:pStyle w:val="NoSpacing"/>
      </w:pPr>
      <w:r>
        <w:rPr>
          <w:u w:val="single"/>
        </w:rPr>
        <w:t>Robert JAKSON</w:t>
      </w:r>
      <w:r>
        <w:t xml:space="preserve">      (d.1495-6)</w:t>
      </w:r>
    </w:p>
    <w:p w14:paraId="743C1187" w14:textId="33E2B024" w:rsidR="00055C75" w:rsidRDefault="00055C75" w:rsidP="00E71FC3">
      <w:pPr>
        <w:pStyle w:val="NoSpacing"/>
      </w:pPr>
      <w:r>
        <w:t>of York. Baker.</w:t>
      </w:r>
    </w:p>
    <w:p w14:paraId="1A8C2135" w14:textId="0CE2B6B7" w:rsidR="00055C75" w:rsidRDefault="00055C75" w:rsidP="00E71FC3">
      <w:pPr>
        <w:pStyle w:val="NoSpacing"/>
      </w:pPr>
    </w:p>
    <w:p w14:paraId="70883064" w14:textId="33B56916" w:rsidR="00055C75" w:rsidRDefault="00055C75" w:rsidP="00E71FC3">
      <w:pPr>
        <w:pStyle w:val="NoSpacing"/>
      </w:pPr>
    </w:p>
    <w:p w14:paraId="2421D508" w14:textId="77777777" w:rsidR="00375A58" w:rsidRDefault="00375A58" w:rsidP="00375A58">
      <w:pPr>
        <w:pStyle w:val="NoSpacing"/>
      </w:pPr>
      <w:r>
        <w:tab/>
        <w:t>1475</w:t>
      </w:r>
      <w:r>
        <w:tab/>
        <w:t>William Shirwod of York(q.v.), brought a plaint of debt against him,</w:t>
      </w:r>
    </w:p>
    <w:p w14:paraId="40F662E2" w14:textId="77777777" w:rsidR="00375A58" w:rsidRDefault="00375A58" w:rsidP="00375A58">
      <w:pPr>
        <w:pStyle w:val="NoSpacing"/>
        <w:ind w:left="1440"/>
      </w:pPr>
      <w:r>
        <w:t>Richard Wayte, vintner(q.v.), William Barbour, barber(q.v.), Thomas Armorer, armourer(q.v.), and Richard Polyngton, fishmonger(q.v.), all of York.</w:t>
      </w:r>
    </w:p>
    <w:p w14:paraId="0518D14B" w14:textId="0DF1C435" w:rsidR="00375A58" w:rsidRDefault="00375A58" w:rsidP="00E71FC3">
      <w:pPr>
        <w:pStyle w:val="NoSpacing"/>
      </w:pPr>
      <w:r>
        <w:tab/>
      </w:r>
      <w:r>
        <w:tab/>
        <w:t xml:space="preserve">( </w:t>
      </w:r>
      <w:hyperlink r:id="rId6" w:history="1">
        <w:r w:rsidRPr="00F51A34">
          <w:rPr>
            <w:rStyle w:val="Hyperlink"/>
          </w:rPr>
          <w:t>https://waalt.uh.edu/index.php/CP40/853</w:t>
        </w:r>
      </w:hyperlink>
      <w:r>
        <w:t xml:space="preserve"> )</w:t>
      </w:r>
    </w:p>
    <w:p w14:paraId="518D351A" w14:textId="4A73550C" w:rsidR="00055C75" w:rsidRDefault="00055C75" w:rsidP="00E71FC3">
      <w:pPr>
        <w:pStyle w:val="NoSpacing"/>
      </w:pPr>
      <w:r>
        <w:t xml:space="preserve">  5 Oct.1495</w:t>
      </w:r>
      <w:r>
        <w:tab/>
        <w:t>He made his Will.   (W.Y.R. p.93)</w:t>
      </w:r>
    </w:p>
    <w:p w14:paraId="4592815B" w14:textId="1EDFF27E" w:rsidR="00055C75" w:rsidRDefault="00055C75" w:rsidP="00E71FC3">
      <w:pPr>
        <w:pStyle w:val="NoSpacing"/>
      </w:pPr>
      <w:r>
        <w:t>18 Jul.</w:t>
      </w:r>
      <w:r>
        <w:tab/>
        <w:t>1496</w:t>
      </w:r>
      <w:r>
        <w:tab/>
        <w:t>Probate of his Will.   (ibid.)</w:t>
      </w:r>
    </w:p>
    <w:p w14:paraId="10668E63" w14:textId="497131CC" w:rsidR="00055C75" w:rsidRDefault="00055C75" w:rsidP="00E71FC3">
      <w:pPr>
        <w:pStyle w:val="NoSpacing"/>
      </w:pPr>
    </w:p>
    <w:p w14:paraId="1690440A" w14:textId="378F00CF" w:rsidR="00055C75" w:rsidRDefault="00055C75" w:rsidP="00E71FC3">
      <w:pPr>
        <w:pStyle w:val="NoSpacing"/>
      </w:pPr>
    </w:p>
    <w:p w14:paraId="041EE27D" w14:textId="48463315" w:rsidR="00055C75" w:rsidRDefault="00055C75" w:rsidP="00E71FC3">
      <w:pPr>
        <w:pStyle w:val="NoSpacing"/>
      </w:pPr>
      <w:r>
        <w:t>18 January 2019</w:t>
      </w:r>
    </w:p>
    <w:p w14:paraId="2CCF8365" w14:textId="1322FB40" w:rsidR="00375A58" w:rsidRPr="00055C75" w:rsidRDefault="00375A58" w:rsidP="00E71FC3">
      <w:pPr>
        <w:pStyle w:val="NoSpacing"/>
      </w:pPr>
      <w:r>
        <w:t>12 May 2023</w:t>
      </w:r>
    </w:p>
    <w:sectPr w:rsidR="00375A58" w:rsidRPr="00055C7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8F828" w14:textId="77777777" w:rsidR="00055C75" w:rsidRDefault="00055C75" w:rsidP="00E71FC3">
      <w:pPr>
        <w:spacing w:after="0" w:line="240" w:lineRule="auto"/>
      </w:pPr>
      <w:r>
        <w:separator/>
      </w:r>
    </w:p>
  </w:endnote>
  <w:endnote w:type="continuationSeparator" w:id="0">
    <w:p w14:paraId="43EB70FE" w14:textId="77777777" w:rsidR="00055C75" w:rsidRDefault="00055C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51A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2D068" w14:textId="77777777" w:rsidR="00055C75" w:rsidRDefault="00055C75" w:rsidP="00E71FC3">
      <w:pPr>
        <w:spacing w:after="0" w:line="240" w:lineRule="auto"/>
      </w:pPr>
      <w:r>
        <w:separator/>
      </w:r>
    </w:p>
  </w:footnote>
  <w:footnote w:type="continuationSeparator" w:id="0">
    <w:p w14:paraId="048E18BC" w14:textId="77777777" w:rsidR="00055C75" w:rsidRDefault="00055C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C75"/>
    <w:rsid w:val="00055C75"/>
    <w:rsid w:val="001A7C09"/>
    <w:rsid w:val="00375A5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41C5C"/>
  <w15:chartTrackingRefBased/>
  <w15:docId w15:val="{EE89FFF3-32E9-4E40-838C-96C84E0B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7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2019-01-18T17:07:00Z</dcterms:created>
  <dcterms:modified xsi:type="dcterms:W3CDTF">2023-05-12T14:35:00Z</dcterms:modified>
</cp:coreProperties>
</file>